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B3064">
        <w:rPr>
          <w:rFonts w:cs="Arial"/>
          <w:b/>
          <w:caps/>
          <w:sz w:val="28"/>
          <w:szCs w:val="28"/>
        </w:rPr>
        <w:t>1610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007D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007DC">
              <w:rPr>
                <w:rFonts w:cs="Arial"/>
                <w:sz w:val="20"/>
                <w:szCs w:val="20"/>
              </w:rPr>
              <w:t>Manutenção na estrutura interna do Mercado Municipal de Jacareí - “Mercadão”.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007DC">
        <w:rPr>
          <w:rFonts w:cs="Arial"/>
        </w:rPr>
        <w:t xml:space="preserve">à </w:t>
      </w:r>
      <w:r w:rsidR="007007DC" w:rsidRPr="007007DC">
        <w:rPr>
          <w:rFonts w:cs="Arial"/>
        </w:rPr>
        <w:t>manutenção na estrutura interna do Mercado Municipal de Jacareí - “Mercadão”.</w:t>
      </w:r>
    </w:p>
    <w:p w:rsidR="007007DC" w:rsidRPr="007007DC" w:rsidRDefault="007007DC" w:rsidP="007007D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007DC">
        <w:rPr>
          <w:rFonts w:cs="Arial"/>
        </w:rPr>
        <w:t xml:space="preserve">O presente requerimento é medida necessária, pois o Mercadão está com algumas colunas na parte interna isoladas, </w:t>
      </w:r>
      <w:r>
        <w:rPr>
          <w:rFonts w:cs="Arial"/>
        </w:rPr>
        <w:t xml:space="preserve">com </w:t>
      </w:r>
      <w:r w:rsidRPr="007007DC">
        <w:rPr>
          <w:rFonts w:cs="Arial"/>
        </w:rPr>
        <w:t>infiltração no teto e paredes rachadas.</w:t>
      </w:r>
    </w:p>
    <w:p w:rsidR="007007DC" w:rsidRPr="007007DC" w:rsidRDefault="007007DC" w:rsidP="007007D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007DC">
        <w:rPr>
          <w:rFonts w:cs="Arial"/>
        </w:rPr>
        <w:t xml:space="preserve">Ademais, a medida também se justifica em razão da necessidade de valorizar a história e a tradição que tem o </w:t>
      </w:r>
      <w:r>
        <w:rPr>
          <w:rFonts w:cs="Arial"/>
        </w:rPr>
        <w:t>nosso Mercado Municipal.</w:t>
      </w:r>
    </w:p>
    <w:p w:rsidR="007007DC" w:rsidRPr="00DA5201" w:rsidRDefault="007007DC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7007DC" w:rsidP="007007D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007DC">
        <w:rPr>
          <w:rFonts w:cs="Arial"/>
        </w:rPr>
        <w:t>Dessa forma, respeitosamente, acionamos a Administração Municipal e agradecemos por seu empenho para que a situação seja devidamente considerada e atendida.</w:t>
      </w:r>
    </w:p>
    <w:p w:rsidR="007007DC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007DC">
        <w:rPr>
          <w:rFonts w:cs="Arial"/>
        </w:rPr>
        <w:t>2 de junho de 2021.</w:t>
      </w:r>
    </w:p>
    <w:p w:rsidR="007007DC" w:rsidRDefault="007007DC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07DC" w:rsidRDefault="007007DC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07DC" w:rsidRPr="005D429C" w:rsidRDefault="007007DC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7007DC" w:rsidRDefault="007007DC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7007DC" w:rsidRDefault="007007D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7007DC" w:rsidRDefault="007007DC" w:rsidP="007007DC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75B1336">
            <wp:extent cx="2933700" cy="3916680"/>
            <wp:effectExtent l="0" t="0" r="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ja-JP"/>
        </w:rPr>
        <w:drawing>
          <wp:inline distT="0" distB="0" distL="0" distR="0" wp14:anchorId="1F66F0E4">
            <wp:extent cx="2933700" cy="3916680"/>
            <wp:effectExtent l="0" t="0" r="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07DC" w:rsidRDefault="007007DC" w:rsidP="007007DC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33BFE62D">
            <wp:extent cx="3093720" cy="413766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13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007DC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5DE" w:rsidRDefault="009315DE">
      <w:r>
        <w:separator/>
      </w:r>
    </w:p>
  </w:endnote>
  <w:endnote w:type="continuationSeparator" w:id="0">
    <w:p w:rsidR="009315DE" w:rsidRDefault="0093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5DE" w:rsidRDefault="009315DE">
      <w:r>
        <w:separator/>
      </w:r>
    </w:p>
  </w:footnote>
  <w:footnote w:type="continuationSeparator" w:id="0">
    <w:p w:rsidR="009315DE" w:rsidRDefault="00931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007DC">
      <w:rPr>
        <w:rFonts w:cs="Arial"/>
        <w:b/>
        <w:sz w:val="20"/>
        <w:szCs w:val="20"/>
        <w:u w:val="single"/>
      </w:rPr>
      <w:t>1610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7007DC" w:rsidRPr="007007DC">
      <w:rPr>
        <w:rFonts w:cs="Arial"/>
        <w:b/>
        <w:sz w:val="20"/>
        <w:szCs w:val="20"/>
        <w:u w:val="single"/>
      </w:rPr>
      <w:t xml:space="preserve"> - Vereador </w:t>
    </w:r>
    <w:proofErr w:type="spellStart"/>
    <w:r w:rsidR="007007DC" w:rsidRPr="007007DC">
      <w:rPr>
        <w:rFonts w:cs="Arial"/>
        <w:b/>
        <w:sz w:val="20"/>
        <w:szCs w:val="20"/>
        <w:u w:val="single"/>
      </w:rPr>
      <w:t>Roninha</w:t>
    </w:r>
    <w:proofErr w:type="spellEnd"/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6D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6D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3064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007DC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A6DB7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315DE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7E34-5186-4F67-8944-A8CA9774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2021-05-31T20:36:00Z</cp:lastPrinted>
  <dcterms:created xsi:type="dcterms:W3CDTF">2021-05-31T20:36:00Z</dcterms:created>
  <dcterms:modified xsi:type="dcterms:W3CDTF">2021-05-31T20:36:00Z</dcterms:modified>
</cp:coreProperties>
</file>